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041FC" w:rsidRPr="002F5942" w:rsidRDefault="00B04DA7" w:rsidP="00B04DA7">
      <w:pPr>
        <w:pStyle w:val="a7"/>
        <w:ind w:firstLine="723"/>
      </w:pPr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节</w:t>
      </w:r>
      <w:r>
        <w:rPr>
          <w:rFonts w:hint="eastAsia"/>
        </w:rPr>
        <w:t xml:space="preserve"> </w:t>
      </w:r>
      <w:r>
        <w:rPr>
          <w:rFonts w:hint="eastAsia"/>
        </w:rPr>
        <w:t>升华和凝华</w:t>
      </w:r>
    </w:p>
    <w:p w:rsidR="00B04DA7" w:rsidRDefault="00B04DA7" w:rsidP="00B04DA7">
      <w:pPr>
        <w:pStyle w:val="1"/>
        <w:ind w:firstLine="482"/>
      </w:pPr>
      <w:r>
        <w:t>教学目标</w:t>
      </w:r>
    </w:p>
    <w:p w:rsidR="007041FC" w:rsidRDefault="002F4524">
      <w:pPr>
        <w:ind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1</w:t>
      </w:r>
      <w:r w:rsidR="00B04DA7">
        <w:rPr>
          <w:rFonts w:ascii="宋体" w:hAnsi="宋体" w:hint="eastAsia"/>
          <w:bCs/>
          <w:szCs w:val="21"/>
        </w:rPr>
        <w:t>．</w:t>
      </w:r>
      <w:r>
        <w:rPr>
          <w:rFonts w:ascii="宋体" w:hAnsi="宋体" w:hint="eastAsia"/>
          <w:bCs/>
          <w:szCs w:val="21"/>
        </w:rPr>
        <w:t>能说出什么是升华和凝华现象；</w:t>
      </w:r>
    </w:p>
    <w:p w:rsidR="007041FC" w:rsidRDefault="002F4524">
      <w:pPr>
        <w:ind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2</w:t>
      </w:r>
      <w:r w:rsidR="00B04DA7">
        <w:rPr>
          <w:rFonts w:ascii="宋体" w:hAnsi="宋体" w:hint="eastAsia"/>
          <w:bCs/>
          <w:szCs w:val="21"/>
        </w:rPr>
        <w:t>．</w:t>
      </w:r>
      <w:r>
        <w:rPr>
          <w:rFonts w:ascii="宋体" w:hAnsi="宋体" w:hint="eastAsia"/>
          <w:bCs/>
          <w:szCs w:val="21"/>
        </w:rPr>
        <w:t>能说出升华吸热，凝华放热；</w:t>
      </w:r>
    </w:p>
    <w:p w:rsidR="007041FC" w:rsidRDefault="002F4524">
      <w:pPr>
        <w:ind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3</w:t>
      </w:r>
      <w:r w:rsidR="00B04DA7">
        <w:rPr>
          <w:rFonts w:ascii="宋体" w:hAnsi="宋体" w:hint="eastAsia"/>
          <w:bCs/>
          <w:szCs w:val="21"/>
        </w:rPr>
        <w:t>．</w:t>
      </w:r>
      <w:r>
        <w:rPr>
          <w:rFonts w:ascii="宋体" w:hAnsi="宋体" w:hint="eastAsia"/>
          <w:bCs/>
          <w:szCs w:val="21"/>
        </w:rPr>
        <w:t>能解释生活中的一些升华和凝华现象。</w:t>
      </w:r>
    </w:p>
    <w:p w:rsidR="007041FC" w:rsidRDefault="00B04DA7">
      <w:pPr>
        <w:ind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4．</w:t>
      </w:r>
      <w:r w:rsidR="002F4524">
        <w:rPr>
          <w:rFonts w:ascii="宋体" w:hAnsi="宋体" w:hint="eastAsia"/>
          <w:bCs/>
          <w:szCs w:val="21"/>
        </w:rPr>
        <w:t>通过观察碘升华凝华实验了解升华和凝华现象。</w:t>
      </w:r>
    </w:p>
    <w:p w:rsidR="007041FC" w:rsidRDefault="008070D7" w:rsidP="008070D7">
      <w:pPr>
        <w:ind w:firstLineChars="195" w:firstLine="409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5</w:t>
      </w:r>
      <w:r>
        <w:rPr>
          <w:rFonts w:ascii="宋体" w:hAnsi="宋体" w:hint="eastAsia"/>
          <w:bCs/>
          <w:szCs w:val="21"/>
        </w:rPr>
        <w:t>．</w:t>
      </w:r>
      <w:r w:rsidR="002F4524">
        <w:rPr>
          <w:rFonts w:ascii="宋体" w:hAnsi="宋体" w:hint="eastAsia"/>
          <w:bCs/>
          <w:szCs w:val="21"/>
        </w:rPr>
        <w:t>通过教学活动，激发学生对生活中物理现象的关注，乐于探索一些自然现象中的道理。</w:t>
      </w:r>
    </w:p>
    <w:p w:rsidR="00B04DA7" w:rsidRPr="00B04DA7" w:rsidRDefault="00B04DA7" w:rsidP="00B04DA7">
      <w:pPr>
        <w:pStyle w:val="1"/>
        <w:ind w:firstLine="482"/>
      </w:pPr>
      <w:r>
        <w:rPr>
          <w:rFonts w:hint="eastAsia"/>
        </w:rPr>
        <w:t>教学重点及难点</w:t>
      </w:r>
    </w:p>
    <w:p w:rsidR="007041FC" w:rsidRDefault="002F4524">
      <w:pPr>
        <w:widowControl/>
        <w:ind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>教学重点：升华和凝华的概念，知道升华要吸热，凝华要放热。</w:t>
      </w:r>
    </w:p>
    <w:p w:rsidR="007041FC" w:rsidRDefault="002F4524">
      <w:pPr>
        <w:widowControl/>
        <w:ind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>教学难点：用升华吸热、凝华放热来解释自然界和生活中的一些现象。</w:t>
      </w:r>
    </w:p>
    <w:p w:rsidR="00B04DA7" w:rsidRDefault="00B04DA7" w:rsidP="00B04DA7">
      <w:pPr>
        <w:pStyle w:val="1"/>
        <w:ind w:firstLine="482"/>
      </w:pPr>
      <w:r>
        <w:t>教学准备</w:t>
      </w:r>
    </w:p>
    <w:p w:rsidR="007041FC" w:rsidRDefault="002F4524">
      <w:pPr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多媒体课件、烧瓶、橡胶塞、烧杯、热水、冷水、碘</w:t>
      </w:r>
      <w:r w:rsidR="00B04DA7">
        <w:rPr>
          <w:rFonts w:ascii="宋体" w:hAnsi="宋体" w:hint="eastAsia"/>
          <w:szCs w:val="21"/>
        </w:rPr>
        <w:t>等。</w:t>
      </w:r>
    </w:p>
    <w:p w:rsidR="00B04DA7" w:rsidRDefault="00B04DA7" w:rsidP="00B04DA7">
      <w:pPr>
        <w:pStyle w:val="1"/>
        <w:ind w:firstLine="482"/>
      </w:pPr>
      <w:r>
        <w:t>教学过程</w:t>
      </w:r>
    </w:p>
    <w:p w:rsidR="007041FC" w:rsidRPr="00EB4806" w:rsidRDefault="00EB4806" w:rsidP="00A54823">
      <w:pPr>
        <w:ind w:firstLine="422"/>
        <w:rPr>
          <w:b/>
        </w:rPr>
      </w:pPr>
      <w:r w:rsidRPr="00EB4806">
        <w:rPr>
          <w:rFonts w:hint="eastAsia"/>
          <w:b/>
        </w:rPr>
        <w:t>一、</w:t>
      </w:r>
      <w:r w:rsidR="002F4524" w:rsidRPr="00EB4806">
        <w:rPr>
          <w:rFonts w:hint="eastAsia"/>
          <w:b/>
        </w:rPr>
        <w:t>引入新课</w:t>
      </w:r>
    </w:p>
    <w:p w:rsidR="007041FC" w:rsidRDefault="002F4524" w:rsidP="00A54823">
      <w:pPr>
        <w:ind w:firstLine="420"/>
      </w:pPr>
      <w:r>
        <w:rPr>
          <w:rFonts w:hint="eastAsia"/>
        </w:rPr>
        <w:t>教师活动</w:t>
      </w:r>
      <w:r>
        <w:rPr>
          <w:rFonts w:hint="eastAsia"/>
        </w:rPr>
        <w:t>1</w:t>
      </w:r>
    </w:p>
    <w:p w:rsidR="007041FC" w:rsidRDefault="002F4524" w:rsidP="00A54823">
      <w:pPr>
        <w:ind w:firstLine="420"/>
      </w:pPr>
      <w:r>
        <w:rPr>
          <w:rFonts w:hint="eastAsia"/>
        </w:rPr>
        <w:t>PPT</w:t>
      </w:r>
      <w:r>
        <w:rPr>
          <w:rFonts w:hint="eastAsia"/>
        </w:rPr>
        <w:t>展示</w:t>
      </w:r>
      <w:r>
        <w:rPr>
          <w:rFonts w:hint="eastAsia"/>
        </w:rPr>
        <w:t xml:space="preserve">  </w:t>
      </w:r>
      <w:r>
        <w:rPr>
          <w:rFonts w:hint="eastAsia"/>
        </w:rPr>
        <w:t>提出问题：</w:t>
      </w:r>
    </w:p>
    <w:p w:rsidR="007041FC" w:rsidRDefault="002F4524" w:rsidP="00A54823">
      <w:pPr>
        <w:ind w:firstLine="420"/>
      </w:pPr>
      <w:r>
        <w:rPr>
          <w:rFonts w:hint="eastAsia"/>
        </w:rPr>
        <w:t>1</w:t>
      </w:r>
      <w:r w:rsidR="00EB4806">
        <w:rPr>
          <w:rFonts w:hint="eastAsia"/>
        </w:rPr>
        <w:t>．</w:t>
      </w:r>
      <w:r>
        <w:rPr>
          <w:rFonts w:hint="eastAsia"/>
        </w:rPr>
        <w:t>前面我们学习了哪几种物态变化？</w:t>
      </w:r>
    </w:p>
    <w:p w:rsidR="007041FC" w:rsidRDefault="002F4524" w:rsidP="00A54823">
      <w:pPr>
        <w:ind w:firstLine="420"/>
      </w:pPr>
      <w:r>
        <w:rPr>
          <w:rFonts w:hint="eastAsia"/>
        </w:rPr>
        <w:t>2</w:t>
      </w:r>
      <w:r w:rsidR="00EB4806">
        <w:rPr>
          <w:rFonts w:hint="eastAsia"/>
        </w:rPr>
        <w:t>．</w:t>
      </w:r>
      <w:r>
        <w:rPr>
          <w:rFonts w:hint="eastAsia"/>
        </w:rPr>
        <w:t>固态和气态之间能不能直接转化？</w:t>
      </w:r>
    </w:p>
    <w:p w:rsidR="007041FC" w:rsidRDefault="002F4524" w:rsidP="00A54823">
      <w:pPr>
        <w:ind w:firstLine="420"/>
      </w:pPr>
      <w:r>
        <w:rPr>
          <w:rFonts w:hint="eastAsia"/>
        </w:rPr>
        <w:t>学生活动</w:t>
      </w:r>
      <w:r>
        <w:rPr>
          <w:rFonts w:hint="eastAsia"/>
        </w:rPr>
        <w:t>1</w:t>
      </w:r>
    </w:p>
    <w:p w:rsidR="007041FC" w:rsidRDefault="002F4524" w:rsidP="00A54823">
      <w:pPr>
        <w:ind w:firstLine="420"/>
      </w:pPr>
      <w:r>
        <w:rPr>
          <w:rFonts w:hint="eastAsia"/>
        </w:rPr>
        <w:t>学生思考</w:t>
      </w:r>
      <w:r>
        <w:rPr>
          <w:rFonts w:hint="eastAsia"/>
        </w:rPr>
        <w:t>1</w:t>
      </w:r>
      <w:r>
        <w:rPr>
          <w:rFonts w:hint="eastAsia"/>
        </w:rPr>
        <w:t>，并回答：已经学了熔化、凝固、汽化和液化四种物态变化。</w:t>
      </w:r>
    </w:p>
    <w:p w:rsidR="007041FC" w:rsidRDefault="002F4524" w:rsidP="00A54823">
      <w:pPr>
        <w:ind w:firstLine="420"/>
      </w:pPr>
      <w:r>
        <w:rPr>
          <w:rFonts w:hint="eastAsia"/>
        </w:rPr>
        <w:t>学生思考</w:t>
      </w:r>
      <w:r>
        <w:rPr>
          <w:rFonts w:hint="eastAsia"/>
        </w:rPr>
        <w:t>2</w:t>
      </w:r>
      <w:r>
        <w:rPr>
          <w:rFonts w:hint="eastAsia"/>
        </w:rPr>
        <w:t>，同时出现两种不同的观点。</w:t>
      </w:r>
      <w:r>
        <w:rPr>
          <w:rFonts w:hint="eastAsia"/>
        </w:rPr>
        <w:t>1</w:t>
      </w:r>
      <w:r>
        <w:rPr>
          <w:rFonts w:hint="eastAsia"/>
        </w:rPr>
        <w:t>：不能直接转化。</w:t>
      </w:r>
      <w:r>
        <w:rPr>
          <w:rFonts w:hint="eastAsia"/>
        </w:rPr>
        <w:t>2</w:t>
      </w:r>
      <w:r>
        <w:rPr>
          <w:rFonts w:hint="eastAsia"/>
        </w:rPr>
        <w:t>：能直接转化。</w:t>
      </w:r>
    </w:p>
    <w:p w:rsidR="007041FC" w:rsidRDefault="002F4524" w:rsidP="00A54823">
      <w:pPr>
        <w:ind w:firstLine="420"/>
      </w:pPr>
      <w:r>
        <w:rPr>
          <w:rFonts w:hint="eastAsia"/>
        </w:rPr>
        <w:t>请同学们举出生活中固态和气态直接转化的实例。</w:t>
      </w:r>
    </w:p>
    <w:p w:rsidR="007041FC" w:rsidRDefault="002F4524" w:rsidP="00A54823">
      <w:pPr>
        <w:ind w:firstLine="420"/>
      </w:pPr>
      <w:r>
        <w:rPr>
          <w:rFonts w:hint="eastAsia"/>
        </w:rPr>
        <w:t>认为能直接相互转换的同学举例：冰箱里出现冰霜、冬天雪人不见熔化却变小了……</w:t>
      </w:r>
    </w:p>
    <w:p w:rsidR="007041FC" w:rsidRPr="00EB4806" w:rsidRDefault="002F4524" w:rsidP="00A54823">
      <w:pPr>
        <w:ind w:firstLine="422"/>
        <w:rPr>
          <w:b/>
        </w:rPr>
      </w:pPr>
      <w:r w:rsidRPr="00EB4806">
        <w:rPr>
          <w:rFonts w:hint="eastAsia"/>
          <w:b/>
        </w:rPr>
        <w:t>二、新课讲授</w:t>
      </w:r>
    </w:p>
    <w:p w:rsidR="007041FC" w:rsidRDefault="002F4524" w:rsidP="00A54823">
      <w:pPr>
        <w:ind w:firstLine="420"/>
      </w:pPr>
      <w:r>
        <w:rPr>
          <w:rFonts w:hint="eastAsia"/>
        </w:rPr>
        <w:t>生活中有不少的例子都说明了固态和气态之间可以直接转换，但是这种变化非常缓慢而且不容易观察，今天我们一起用碘做一个实验，因为气态的碘是有颜色的，容易观察。请同学们注意观察实验。</w:t>
      </w:r>
    </w:p>
    <w:p w:rsidR="007041FC" w:rsidRDefault="002F4524" w:rsidP="00A54823">
      <w:pPr>
        <w:ind w:firstLine="420"/>
      </w:pPr>
      <w:r>
        <w:rPr>
          <w:rFonts w:hint="eastAsia"/>
        </w:rPr>
        <w:lastRenderedPageBreak/>
        <w:t>学生关注实验器材，同时非常关注固态碘的颜色。</w:t>
      </w:r>
    </w:p>
    <w:p w:rsidR="007041FC" w:rsidRDefault="002F4524" w:rsidP="00A54823">
      <w:pPr>
        <w:ind w:firstLine="420"/>
      </w:pPr>
      <w:r>
        <w:rPr>
          <w:rFonts w:hint="eastAsia"/>
        </w:rPr>
        <w:t>教师活动</w:t>
      </w:r>
      <w:r w:rsidR="008070D7">
        <w:rPr>
          <w:rFonts w:hint="eastAsia"/>
        </w:rPr>
        <w:t>：</w:t>
      </w:r>
    </w:p>
    <w:p w:rsidR="007041FC" w:rsidRDefault="002F4524" w:rsidP="00A54823">
      <w:pPr>
        <w:ind w:firstLine="420"/>
      </w:pPr>
      <w:r>
        <w:rPr>
          <w:rFonts w:hint="eastAsia"/>
        </w:rPr>
        <w:t>探究碘升华和凝华：</w:t>
      </w:r>
    </w:p>
    <w:p w:rsidR="007041FC" w:rsidRDefault="002F4524" w:rsidP="00A54823">
      <w:pPr>
        <w:ind w:firstLine="420"/>
      </w:pPr>
      <w:r>
        <w:rPr>
          <w:rFonts w:hint="eastAsia"/>
        </w:rPr>
        <w:t>1</w:t>
      </w:r>
      <w:r w:rsidR="00A238AB">
        <w:rPr>
          <w:rFonts w:hint="eastAsia"/>
        </w:rPr>
        <w:t>．</w:t>
      </w:r>
      <w:r>
        <w:rPr>
          <w:rFonts w:hint="eastAsia"/>
        </w:rPr>
        <w:t>在烧瓶中放少量碘。摇动烧瓶在班级里展示碘。</w:t>
      </w:r>
    </w:p>
    <w:p w:rsidR="007041FC" w:rsidRDefault="002F4524" w:rsidP="00A54823">
      <w:pPr>
        <w:ind w:firstLine="420"/>
      </w:pPr>
      <w:r>
        <w:rPr>
          <w:rFonts w:hint="eastAsia"/>
        </w:rPr>
        <w:t>问：烧瓶里的碘是什么状态的？瓶塞底部是什么颜色的？</w:t>
      </w:r>
    </w:p>
    <w:p w:rsidR="007041FC" w:rsidRDefault="002F4524" w:rsidP="00A54823">
      <w:pPr>
        <w:ind w:firstLine="420"/>
      </w:pPr>
      <w:r>
        <w:rPr>
          <w:rFonts w:hint="eastAsia"/>
        </w:rPr>
        <w:t>学生活动</w:t>
      </w:r>
      <w:r w:rsidR="008070D7">
        <w:rPr>
          <w:rFonts w:hint="eastAsia"/>
        </w:rPr>
        <w:t>：</w:t>
      </w:r>
    </w:p>
    <w:p w:rsidR="007041FC" w:rsidRDefault="002F4524" w:rsidP="00A54823">
      <w:pPr>
        <w:ind w:firstLine="420"/>
      </w:pPr>
      <w:r>
        <w:rPr>
          <w:rFonts w:hint="eastAsia"/>
        </w:rPr>
        <w:t>学生可以听见碘在烧瓶里晃动时的声音，观察碘的状态一同回答：烧瓶内是固态的碘，瓶塞底部是白色的。</w:t>
      </w:r>
    </w:p>
    <w:p w:rsidR="007041FC" w:rsidRDefault="002F4524" w:rsidP="00A54823">
      <w:pPr>
        <w:ind w:firstLine="420"/>
      </w:pPr>
      <w:r>
        <w:rPr>
          <w:rFonts w:hint="eastAsia"/>
        </w:rPr>
        <w:t>2</w:t>
      </w:r>
      <w:r w:rsidR="00A238AB">
        <w:rPr>
          <w:rFonts w:hint="eastAsia"/>
        </w:rPr>
        <w:t>．</w:t>
      </w:r>
      <w:r>
        <w:rPr>
          <w:rFonts w:hint="eastAsia"/>
        </w:rPr>
        <w:t>固态碘在烧瓶里时间久了会产生气态的碘，但是非常缓慢，不容易观察，我们为了加快它的变化该怎么办呢？</w:t>
      </w:r>
    </w:p>
    <w:p w:rsidR="007041FC" w:rsidRDefault="002F4524" w:rsidP="00A54823">
      <w:pPr>
        <w:ind w:firstLine="420"/>
      </w:pPr>
      <w:r>
        <w:rPr>
          <w:rFonts w:hint="eastAsia"/>
        </w:rPr>
        <w:t>多数学生回答：给它加热</w:t>
      </w:r>
    </w:p>
    <w:p w:rsidR="007041FC" w:rsidRDefault="002F4524" w:rsidP="00A54823">
      <w:pPr>
        <w:ind w:firstLine="420"/>
      </w:pPr>
      <w:r>
        <w:rPr>
          <w:rFonts w:hint="eastAsia"/>
        </w:rPr>
        <w:t>问：碘的熔点是</w:t>
      </w:r>
      <w:r>
        <w:rPr>
          <w:rFonts w:hint="eastAsia"/>
        </w:rPr>
        <w:t>113.7</w:t>
      </w:r>
      <w:r>
        <w:rPr>
          <w:rFonts w:hint="eastAsia"/>
        </w:rPr>
        <w:t>摄氏度，但是酒精灯火焰的温度可以到</w:t>
      </w:r>
      <w:r>
        <w:rPr>
          <w:rFonts w:hint="eastAsia"/>
        </w:rPr>
        <w:t>500</w:t>
      </w:r>
      <w:r>
        <w:rPr>
          <w:rFonts w:hint="eastAsia"/>
        </w:rPr>
        <w:t>摄氏度，怎么样能让碘在不熔化的情况下做这个实验呢？</w:t>
      </w:r>
    </w:p>
    <w:p w:rsidR="007041FC" w:rsidRDefault="002F4524" w:rsidP="00A54823">
      <w:pPr>
        <w:ind w:firstLine="420"/>
      </w:pPr>
      <w:r>
        <w:rPr>
          <w:rFonts w:hint="eastAsia"/>
        </w:rPr>
        <w:t>学生思考，多数同学回答：应该用热水给它加热，因为一个标准大气压下水沸腾的温度不会超过</w:t>
      </w:r>
      <w:r>
        <w:rPr>
          <w:rFonts w:hint="eastAsia"/>
        </w:rPr>
        <w:t>100</w:t>
      </w:r>
      <w:r>
        <w:rPr>
          <w:rFonts w:hint="eastAsia"/>
        </w:rPr>
        <w:t>摄氏度，所以这个温度下碘肯定不会熔化。</w:t>
      </w:r>
    </w:p>
    <w:p w:rsidR="007041FC" w:rsidRDefault="002F4524" w:rsidP="00A54823">
      <w:pPr>
        <w:ind w:firstLine="420"/>
      </w:pPr>
      <w:r>
        <w:rPr>
          <w:rFonts w:hint="eastAsia"/>
        </w:rPr>
        <w:t>3</w:t>
      </w:r>
      <w:r w:rsidR="00A238AB">
        <w:rPr>
          <w:rFonts w:hint="eastAsia"/>
        </w:rPr>
        <w:t>．</w:t>
      </w:r>
      <w:r>
        <w:rPr>
          <w:rFonts w:hint="eastAsia"/>
        </w:rPr>
        <w:t>当固态的碘变为碘蒸气充满烧瓶后，拿着烧瓶在教室内展示并问：烧瓶底部有没有出现液态的碘？烧瓶内部你看见了什么现象？</w:t>
      </w:r>
    </w:p>
    <w:p w:rsidR="007041FC" w:rsidRDefault="002F4524" w:rsidP="00A54823">
      <w:pPr>
        <w:ind w:firstLine="420"/>
      </w:pPr>
      <w:r>
        <w:rPr>
          <w:rFonts w:hint="eastAsia"/>
        </w:rPr>
        <w:t>在晃动烧瓶时仍然可以看见碘在底部晃动而且可以听见声音，学生一起回答：底部还是固态碘，烧瓶内充满了好看的紫色气体。</w:t>
      </w:r>
    </w:p>
    <w:p w:rsidR="007041FC" w:rsidRPr="00A238AB" w:rsidRDefault="002F4524" w:rsidP="00A54823">
      <w:pPr>
        <w:ind w:firstLine="422"/>
      </w:pPr>
      <w:r>
        <w:rPr>
          <w:rFonts w:hint="eastAsia"/>
          <w:b/>
        </w:rPr>
        <w:t>【</w:t>
      </w:r>
      <w:r w:rsidR="00A238AB">
        <w:rPr>
          <w:rFonts w:hint="eastAsia"/>
          <w:b/>
        </w:rPr>
        <w:t>温馨提示</w:t>
      </w:r>
      <w:r>
        <w:rPr>
          <w:rFonts w:hint="eastAsia"/>
          <w:b/>
        </w:rPr>
        <w:t>】</w:t>
      </w:r>
      <w:r w:rsidRPr="00A238AB">
        <w:rPr>
          <w:rFonts w:hint="eastAsia"/>
        </w:rPr>
        <w:t>在展示时要晃动烧瓶，使学生确信烧瓶里没有液态的碘，碘蒸气是紫色的，所以班内所有学生都可以清楚看见实验现象。</w:t>
      </w:r>
    </w:p>
    <w:p w:rsidR="007041FC" w:rsidRDefault="002F4524" w:rsidP="00A54823">
      <w:pPr>
        <w:ind w:firstLine="420"/>
      </w:pPr>
      <w:r>
        <w:rPr>
          <w:rFonts w:hint="eastAsia"/>
        </w:rPr>
        <w:t>下面注意老师的操作：</w:t>
      </w:r>
    </w:p>
    <w:p w:rsidR="007041FC" w:rsidRDefault="002F4524" w:rsidP="00A54823">
      <w:pPr>
        <w:ind w:firstLine="420"/>
      </w:pPr>
      <w:r>
        <w:rPr>
          <w:rFonts w:hint="eastAsia"/>
        </w:rPr>
        <w:t>把烧瓶放入冷水中冷却。拔出塞子。</w:t>
      </w:r>
    </w:p>
    <w:p w:rsidR="007041FC" w:rsidRDefault="002F4524" w:rsidP="00A54823">
      <w:pPr>
        <w:ind w:firstLine="420"/>
      </w:pPr>
      <w:r>
        <w:rPr>
          <w:rFonts w:hint="eastAsia"/>
        </w:rPr>
        <w:t>请同学们再观察烧瓶内壁和塞子底部，你看见了什么现象？</w:t>
      </w:r>
    </w:p>
    <w:p w:rsidR="007041FC" w:rsidRDefault="002F4524" w:rsidP="00A54823">
      <w:pPr>
        <w:ind w:firstLine="420"/>
      </w:pPr>
      <w:r>
        <w:rPr>
          <w:rFonts w:hint="eastAsia"/>
        </w:rPr>
        <w:t>学生看见紫色气体渐渐消失，在烧瓶内壁上附着了片状的固态碘，塞子底部变成紫黑色。</w:t>
      </w:r>
    </w:p>
    <w:p w:rsidR="007041FC" w:rsidRDefault="002F4524" w:rsidP="00A54823">
      <w:pPr>
        <w:ind w:firstLine="420"/>
      </w:pPr>
      <w:r>
        <w:rPr>
          <w:rFonts w:hint="eastAsia"/>
        </w:rPr>
        <w:t>小组内讨论并交流，检查一下你观察到的现象与其他同学是不是一致？</w:t>
      </w:r>
    </w:p>
    <w:p w:rsidR="007041FC" w:rsidRDefault="002F4524" w:rsidP="00A54823">
      <w:pPr>
        <w:ind w:firstLine="420"/>
      </w:pPr>
      <w:r>
        <w:rPr>
          <w:rFonts w:hint="eastAsia"/>
        </w:rPr>
        <w:t>问题</w:t>
      </w:r>
      <w:r>
        <w:rPr>
          <w:rFonts w:hint="eastAsia"/>
        </w:rPr>
        <w:t>1</w:t>
      </w:r>
      <w:r>
        <w:rPr>
          <w:rFonts w:hint="eastAsia"/>
        </w:rPr>
        <w:t>：加热前碘是什么状态？</w:t>
      </w:r>
    </w:p>
    <w:p w:rsidR="007041FC" w:rsidRDefault="002F4524" w:rsidP="00A54823">
      <w:pPr>
        <w:ind w:firstLine="420"/>
      </w:pPr>
      <w:r>
        <w:rPr>
          <w:rFonts w:hint="eastAsia"/>
        </w:rPr>
        <w:t>问题</w:t>
      </w:r>
      <w:r>
        <w:rPr>
          <w:rFonts w:hint="eastAsia"/>
        </w:rPr>
        <w:t>2</w:t>
      </w:r>
      <w:r>
        <w:rPr>
          <w:rFonts w:hint="eastAsia"/>
        </w:rPr>
        <w:t>：加热过程中碘出现了什么状态？这个过程需要吸热还是放热？你判断的依据是什么？加热过程中有没有液态碘？</w:t>
      </w:r>
    </w:p>
    <w:p w:rsidR="007041FC" w:rsidRDefault="002F4524" w:rsidP="00A54823">
      <w:pPr>
        <w:ind w:firstLine="420"/>
      </w:pPr>
      <w:r>
        <w:rPr>
          <w:rFonts w:hint="eastAsia"/>
        </w:rPr>
        <w:t>问题</w:t>
      </w:r>
      <w:r>
        <w:rPr>
          <w:rFonts w:hint="eastAsia"/>
        </w:rPr>
        <w:t>3</w:t>
      </w:r>
      <w:r>
        <w:rPr>
          <w:rFonts w:hint="eastAsia"/>
        </w:rPr>
        <w:t>：后来的固态碘是从哪里来的，是放热所致还是吸热所致？你判断的依据是什么？</w:t>
      </w:r>
    </w:p>
    <w:p w:rsidR="007041FC" w:rsidRDefault="002F4524" w:rsidP="00A54823">
      <w:pPr>
        <w:ind w:firstLine="420"/>
      </w:pPr>
      <w:r>
        <w:rPr>
          <w:rFonts w:hint="eastAsia"/>
        </w:rPr>
        <w:t>学生根据</w:t>
      </w:r>
      <w:r>
        <w:rPr>
          <w:rFonts w:hint="eastAsia"/>
        </w:rPr>
        <w:t>PPT</w:t>
      </w:r>
      <w:r>
        <w:rPr>
          <w:rFonts w:hint="eastAsia"/>
        </w:rPr>
        <w:t>上出现的问题一步步回答问题，判断物体变化前后的状态。</w:t>
      </w:r>
    </w:p>
    <w:p w:rsidR="007041FC" w:rsidRDefault="002F4524" w:rsidP="00A54823">
      <w:pPr>
        <w:ind w:firstLine="420"/>
      </w:pPr>
      <w:r>
        <w:rPr>
          <w:rFonts w:hint="eastAsia"/>
        </w:rPr>
        <w:t>学生回答</w:t>
      </w:r>
      <w:r>
        <w:rPr>
          <w:rFonts w:hint="eastAsia"/>
        </w:rPr>
        <w:t>1</w:t>
      </w:r>
      <w:r>
        <w:rPr>
          <w:rFonts w:hint="eastAsia"/>
        </w:rPr>
        <w:t>：加热前碘是固态的。</w:t>
      </w:r>
    </w:p>
    <w:p w:rsidR="007041FC" w:rsidRDefault="002F4524" w:rsidP="00A54823">
      <w:pPr>
        <w:ind w:firstLine="420"/>
      </w:pPr>
      <w:r>
        <w:rPr>
          <w:rFonts w:hint="eastAsia"/>
        </w:rPr>
        <w:t>学生回答</w:t>
      </w:r>
      <w:r>
        <w:rPr>
          <w:rFonts w:hint="eastAsia"/>
        </w:rPr>
        <w:t>2</w:t>
      </w:r>
      <w:r>
        <w:rPr>
          <w:rFonts w:hint="eastAsia"/>
        </w:rPr>
        <w:t>：加热过程中没有液态的碘生成，有大量的碘蒸气出现，这个过程需要吸热，</w:t>
      </w:r>
      <w:r>
        <w:rPr>
          <w:rFonts w:hint="eastAsia"/>
        </w:rPr>
        <w:lastRenderedPageBreak/>
        <w:t>因为外界给它加热。</w:t>
      </w:r>
    </w:p>
    <w:p w:rsidR="007041FC" w:rsidRDefault="002F4524" w:rsidP="00A54823">
      <w:pPr>
        <w:ind w:firstLine="420"/>
      </w:pPr>
      <w:r>
        <w:rPr>
          <w:rFonts w:hint="eastAsia"/>
        </w:rPr>
        <w:t>学生回答</w:t>
      </w:r>
      <w:r>
        <w:rPr>
          <w:rFonts w:hint="eastAsia"/>
        </w:rPr>
        <w:t>3</w:t>
      </w:r>
      <w:r>
        <w:rPr>
          <w:rFonts w:hint="eastAsia"/>
        </w:rPr>
        <w:t>：后来的固态碘是碘蒸气遇到冷的烧瓶壁和塞子放热产生的。</w:t>
      </w:r>
    </w:p>
    <w:p w:rsidR="007041FC" w:rsidRDefault="002F4524" w:rsidP="00A54823">
      <w:pPr>
        <w:ind w:firstLine="420"/>
      </w:pPr>
      <w:r>
        <w:rPr>
          <w:rFonts w:hint="eastAsia"/>
        </w:rPr>
        <w:t>通过对实验现象的分析，可以得出什么结论？</w:t>
      </w:r>
      <w:r>
        <w:rPr>
          <w:rFonts w:hint="eastAsia"/>
        </w:rPr>
        <w:t xml:space="preserve"> </w:t>
      </w:r>
    </w:p>
    <w:p w:rsidR="007041FC" w:rsidRDefault="002F4524" w:rsidP="00A54823">
      <w:pPr>
        <w:ind w:firstLine="420"/>
      </w:pPr>
      <w:r>
        <w:rPr>
          <w:rFonts w:hint="eastAsia"/>
        </w:rPr>
        <w:t>学生尝试归纳：</w:t>
      </w:r>
    </w:p>
    <w:p w:rsidR="007041FC" w:rsidRDefault="002F4524" w:rsidP="00A54823">
      <w:pPr>
        <w:ind w:firstLine="420"/>
      </w:pPr>
      <w:r>
        <w:rPr>
          <w:rFonts w:hint="eastAsia"/>
        </w:rPr>
        <w:t>上面的实验说明了物体可以在固态和气态之间直接转换。</w:t>
      </w:r>
    </w:p>
    <w:p w:rsidR="007041FC" w:rsidRDefault="002F4524" w:rsidP="00A54823">
      <w:pPr>
        <w:ind w:firstLine="420"/>
      </w:pPr>
      <w:r>
        <w:rPr>
          <w:rFonts w:hint="eastAsia"/>
        </w:rPr>
        <w:t>教师活动</w:t>
      </w:r>
      <w:r w:rsidR="008070D7">
        <w:rPr>
          <w:rFonts w:hint="eastAsia"/>
        </w:rPr>
        <w:t>：</w:t>
      </w:r>
    </w:p>
    <w:p w:rsidR="007041FC" w:rsidRDefault="002F4524" w:rsidP="00A54823">
      <w:pPr>
        <w:ind w:firstLine="420"/>
        <w:rPr>
          <w:b/>
        </w:rPr>
      </w:pPr>
      <w:r>
        <w:rPr>
          <w:rFonts w:hint="eastAsia"/>
        </w:rPr>
        <w:t>生活中还有很多升华和凝华的例子，升华吸热也利用在了人工降雨、舞台雾景等处，下面让我们一起试一试能不能解释下面的现象。</w:t>
      </w:r>
    </w:p>
    <w:p w:rsidR="007041FC" w:rsidRDefault="002F4524" w:rsidP="00A54823">
      <w:pPr>
        <w:ind w:firstLine="420"/>
      </w:pPr>
      <w:r>
        <w:rPr>
          <w:rFonts w:hint="eastAsia"/>
        </w:rPr>
        <w:t>分析下列现象：</w:t>
      </w:r>
    </w:p>
    <w:p w:rsidR="007041FC" w:rsidRDefault="002F4524" w:rsidP="00A54823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）介绍干冰</w:t>
      </w:r>
      <w:r>
        <w:rPr>
          <w:rFonts w:hint="eastAsia"/>
        </w:rPr>
        <w:t>,</w:t>
      </w:r>
      <w:r>
        <w:rPr>
          <w:rFonts w:hint="eastAsia"/>
        </w:rPr>
        <w:t>同时展示干冰的图片。</w:t>
      </w:r>
    </w:p>
    <w:p w:rsidR="007041FC" w:rsidRDefault="002F4524" w:rsidP="00A54823">
      <w:pPr>
        <w:ind w:firstLine="420"/>
      </w:pPr>
      <w:r>
        <w:rPr>
          <w:rFonts w:hint="eastAsia"/>
        </w:rPr>
        <w:t>教师：干冰是固态的二氧化碳，在空气中迅速直接变成气体二氧化碳，这个过程是升华需要吸热，周围温度会降低，水蒸气会遇冷液化。</w:t>
      </w:r>
    </w:p>
    <w:p w:rsidR="007041FC" w:rsidRDefault="002F4524" w:rsidP="00A54823">
      <w:pPr>
        <w:ind w:firstLine="420"/>
      </w:pPr>
      <w:r>
        <w:rPr>
          <w:rFonts w:hint="eastAsia"/>
        </w:rPr>
        <w:t>学生活动</w:t>
      </w:r>
      <w:r w:rsidR="008070D7">
        <w:rPr>
          <w:rFonts w:hint="eastAsia"/>
        </w:rPr>
        <w:t>：</w:t>
      </w:r>
    </w:p>
    <w:p w:rsidR="007041FC" w:rsidRDefault="002F4524" w:rsidP="00A54823">
      <w:pPr>
        <w:ind w:firstLine="420"/>
      </w:pPr>
      <w:r>
        <w:rPr>
          <w:rFonts w:hint="eastAsia"/>
        </w:rPr>
        <w:t>生看见漂亮的干冰图片和干冰放入饮料后的现象开始兴奋……学生了解干冰及干冰升华吸热的应用，完成导学案。</w:t>
      </w:r>
    </w:p>
    <w:p w:rsidR="007041FC" w:rsidRDefault="002F4524" w:rsidP="00A54823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）教师：放在衣柜里的樟脑丸一段时间后变小了，（</w:t>
      </w:r>
      <w:r>
        <w:rPr>
          <w:rFonts w:hint="eastAsia"/>
        </w:rPr>
        <w:t>PPT</w:t>
      </w:r>
      <w:r>
        <w:rPr>
          <w:rFonts w:hint="eastAsia"/>
        </w:rPr>
        <w:t>展示樟脑球图片）这是怎么回事呢？</w:t>
      </w:r>
    </w:p>
    <w:p w:rsidR="007041FC" w:rsidRDefault="002F4524" w:rsidP="00A54823">
      <w:pPr>
        <w:ind w:firstLine="420"/>
      </w:pPr>
      <w:r>
        <w:rPr>
          <w:rFonts w:hint="eastAsia"/>
        </w:rPr>
        <w:t>提醒：樟脑球变化之前是什么状态的，后来不见了是因为变成了什么状态？</w:t>
      </w:r>
    </w:p>
    <w:p w:rsidR="007041FC" w:rsidRDefault="002F4524" w:rsidP="00A54823">
      <w:pPr>
        <w:ind w:firstLine="420"/>
      </w:pPr>
      <w:r>
        <w:rPr>
          <w:rFonts w:hint="eastAsia"/>
        </w:rPr>
        <w:t>学生：樟脑球变小了其实是它发生了升华现象，变成了气体。</w:t>
      </w:r>
    </w:p>
    <w:p w:rsidR="007041FC" w:rsidRDefault="002F4524" w:rsidP="00A54823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）冬天，在北方窗玻璃上常出现的冰花，地上有霜，树上有雾凇（树挂）（</w:t>
      </w:r>
      <w:r>
        <w:rPr>
          <w:rFonts w:hint="eastAsia"/>
        </w:rPr>
        <w:t>PPT</w:t>
      </w:r>
      <w:r>
        <w:rPr>
          <w:rFonts w:hint="eastAsia"/>
        </w:rPr>
        <w:t>展示冰花、霜、雾凇）。提醒：形成过程中有没有液体的水出现，是直接从什么状态转化为什么状态？</w:t>
      </w:r>
    </w:p>
    <w:p w:rsidR="007041FC" w:rsidRDefault="002F4524" w:rsidP="00A54823">
      <w:pPr>
        <w:ind w:firstLine="420"/>
      </w:pPr>
      <w:r>
        <w:rPr>
          <w:rFonts w:hint="eastAsia"/>
        </w:rPr>
        <w:t>学生试着进行分析，说出物质原来的状态和现在的状态，再判断发生了哪种物态变化。</w:t>
      </w:r>
    </w:p>
    <w:p w:rsidR="007041FC" w:rsidRDefault="002F4524" w:rsidP="00A54823">
      <w:pPr>
        <w:ind w:firstLine="420"/>
      </w:pPr>
      <w:r>
        <w:rPr>
          <w:rFonts w:hint="eastAsia"/>
        </w:rPr>
        <w:t>学生：水蒸气遇到温度低的树枝直接凝华形成雾凇。</w:t>
      </w:r>
    </w:p>
    <w:p w:rsidR="007041FC" w:rsidRDefault="002F4524" w:rsidP="00A54823">
      <w:pPr>
        <w:ind w:firstLine="420"/>
      </w:pPr>
      <w:r>
        <w:rPr>
          <w:rFonts w:hint="eastAsia"/>
        </w:rPr>
        <w:t>问：冰花是在窗玻璃的内表面形成的还是在外表面形成？为什么？</w:t>
      </w:r>
    </w:p>
    <w:p w:rsidR="007041FC" w:rsidRDefault="002F4524" w:rsidP="00A54823">
      <w:pPr>
        <w:ind w:firstLine="420"/>
      </w:pPr>
      <w:r>
        <w:rPr>
          <w:rFonts w:hint="eastAsia"/>
        </w:rPr>
        <w:t>学生：室内的水蒸气遇到低温的窗玻璃直接凝华成冰花。</w:t>
      </w:r>
    </w:p>
    <w:p w:rsidR="007041FC" w:rsidRDefault="002F4524" w:rsidP="00A54823">
      <w:pPr>
        <w:ind w:firstLine="420"/>
      </w:pPr>
      <w:r>
        <w:rPr>
          <w:rFonts w:hint="eastAsia"/>
        </w:rPr>
        <w:t>有同学回答说是在外表面形成，大多数同学回答是在内表面形成。</w:t>
      </w:r>
    </w:p>
    <w:p w:rsidR="007041FC" w:rsidRDefault="002F4524" w:rsidP="00A54823">
      <w:pPr>
        <w:ind w:firstLine="420"/>
      </w:pPr>
      <w:r>
        <w:rPr>
          <w:rFonts w:hint="eastAsia"/>
        </w:rPr>
        <w:t>学生解释：是在内部，因为凝华需要放热，室外的水蒸气温度本来就低，遇到窗玻璃不会放热，所以不能在外表面形成窗花。</w:t>
      </w:r>
    </w:p>
    <w:p w:rsidR="007041FC" w:rsidRDefault="002F4524" w:rsidP="00A54823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）问：冬天，冰冻的衣服变干是怎么回事呢？</w:t>
      </w:r>
    </w:p>
    <w:p w:rsidR="007041FC" w:rsidRDefault="002F4524" w:rsidP="00A54823">
      <w:pPr>
        <w:ind w:firstLine="420"/>
      </w:pPr>
      <w:r>
        <w:rPr>
          <w:rFonts w:hint="eastAsia"/>
        </w:rPr>
        <w:t>学生：冬天冰冻的衣服上的冰直接升华成了水蒸气，所以久了也能变干。</w:t>
      </w:r>
    </w:p>
    <w:p w:rsidR="007041FC" w:rsidRDefault="002F4524" w:rsidP="00A54823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）灯泡内壁发黑（</w:t>
      </w:r>
      <w:r>
        <w:rPr>
          <w:rFonts w:hint="eastAsia"/>
        </w:rPr>
        <w:t>PPT</w:t>
      </w:r>
      <w:r>
        <w:rPr>
          <w:rFonts w:hint="eastAsia"/>
        </w:rPr>
        <w:t>展示图片）在这个过程中都包含了哪些物态变化呢？</w:t>
      </w:r>
    </w:p>
    <w:p w:rsidR="007041FC" w:rsidRDefault="002F4524" w:rsidP="00A54823">
      <w:pPr>
        <w:ind w:firstLine="420"/>
      </w:pPr>
      <w:r>
        <w:rPr>
          <w:rFonts w:hint="eastAsia"/>
        </w:rPr>
        <w:t>学生：首先是钨灯丝升华成气体，然后遇到冷的灯泡壁凝华附着在灯泡壁上。</w:t>
      </w:r>
    </w:p>
    <w:p w:rsidR="007041FC" w:rsidRDefault="00A54823" w:rsidP="00A54823">
      <w:pPr>
        <w:ind w:firstLine="422"/>
        <w:rPr>
          <w:b/>
        </w:rPr>
      </w:pPr>
      <w:r>
        <w:rPr>
          <w:rFonts w:hint="eastAsia"/>
          <w:b/>
        </w:rPr>
        <w:t>三</w:t>
      </w:r>
      <w:r w:rsidR="002F4524">
        <w:rPr>
          <w:rFonts w:hint="eastAsia"/>
          <w:b/>
        </w:rPr>
        <w:t>、课堂小结</w:t>
      </w:r>
    </w:p>
    <w:p w:rsidR="007041FC" w:rsidRDefault="002F4524" w:rsidP="00A54823">
      <w:pPr>
        <w:ind w:firstLine="420"/>
      </w:pPr>
      <w:r>
        <w:rPr>
          <w:rFonts w:hint="eastAsia"/>
        </w:rPr>
        <w:lastRenderedPageBreak/>
        <w:t>教师</w:t>
      </w:r>
      <w:r w:rsidR="008070D7">
        <w:rPr>
          <w:rFonts w:hint="eastAsia"/>
        </w:rPr>
        <w:t>：</w:t>
      </w:r>
      <w:r>
        <w:rPr>
          <w:rFonts w:hint="eastAsia"/>
        </w:rPr>
        <w:t>这节课我们又学习了两种物态变化，升华和凝华，我们一起来回顾已经学习过的物态变化。</w:t>
      </w:r>
    </w:p>
    <w:p w:rsidR="007041FC" w:rsidRDefault="002F4524" w:rsidP="00A54823">
      <w:pPr>
        <w:ind w:firstLine="420"/>
      </w:pPr>
      <w:r>
        <w:rPr>
          <w:rFonts w:hint="eastAsia"/>
        </w:rPr>
        <w:t>学生活动</w:t>
      </w:r>
      <w:r w:rsidR="008070D7">
        <w:rPr>
          <w:rFonts w:hint="eastAsia"/>
        </w:rPr>
        <w:t>：</w:t>
      </w:r>
      <w:r>
        <w:rPr>
          <w:rFonts w:hint="eastAsia"/>
        </w:rPr>
        <w:t>结合其他四种物态变化完善物态变化知识结构图。</w:t>
      </w:r>
    </w:p>
    <w:p w:rsidR="007041FC" w:rsidRPr="00A54823" w:rsidRDefault="00A54823" w:rsidP="00A54823">
      <w:pPr>
        <w:ind w:firstLine="422"/>
        <w:rPr>
          <w:b/>
          <w:bCs/>
        </w:rPr>
      </w:pPr>
      <w:r w:rsidRPr="00A54823">
        <w:rPr>
          <w:rFonts w:hint="eastAsia"/>
          <w:b/>
          <w:bCs/>
        </w:rPr>
        <w:t>四、</w:t>
      </w:r>
      <w:r w:rsidR="002F4524" w:rsidRPr="00A54823">
        <w:rPr>
          <w:rFonts w:hint="eastAsia"/>
          <w:b/>
          <w:bCs/>
        </w:rPr>
        <w:t>反馈练习</w:t>
      </w:r>
    </w:p>
    <w:p w:rsidR="007041FC" w:rsidRDefault="002F4524" w:rsidP="00A54823">
      <w:pPr>
        <w:ind w:firstLine="420"/>
      </w:pPr>
      <w:r>
        <w:rPr>
          <w:rFonts w:hint="eastAsia"/>
        </w:rPr>
        <w:t>1.</w:t>
      </w:r>
      <w:r>
        <w:rPr>
          <w:rFonts w:hint="eastAsia"/>
        </w:rPr>
        <w:t>物质由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态直接变为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态的过程叫升华，升华时要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热。</w:t>
      </w:r>
    </w:p>
    <w:p w:rsidR="007041FC" w:rsidRDefault="002F4524" w:rsidP="00A54823">
      <w:pPr>
        <w:ind w:firstLine="420"/>
      </w:pPr>
      <w:r>
        <w:rPr>
          <w:rFonts w:hint="eastAsia"/>
        </w:rPr>
        <w:t>2.</w:t>
      </w:r>
      <w:r>
        <w:rPr>
          <w:rFonts w:hint="eastAsia"/>
        </w:rPr>
        <w:t>物质由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态直接变为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态的过程叫凝华，凝华时要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热。</w:t>
      </w:r>
    </w:p>
    <w:p w:rsidR="007041FC" w:rsidRDefault="002F4524" w:rsidP="00A54823">
      <w:pPr>
        <w:ind w:firstLine="420"/>
      </w:pPr>
      <w:r>
        <w:rPr>
          <w:rFonts w:hint="eastAsia"/>
        </w:rPr>
        <w:t>3.</w:t>
      </w:r>
      <w:r>
        <w:rPr>
          <w:rFonts w:hint="eastAsia"/>
        </w:rPr>
        <w:t>哈尔滨寒冷的冬天，公园里冰雕作品会一天天减小，这是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现象。</w:t>
      </w:r>
    </w:p>
    <w:p w:rsidR="007041FC" w:rsidRDefault="002F4524" w:rsidP="00A54823">
      <w:pPr>
        <w:ind w:firstLine="420"/>
      </w:pPr>
      <w:r>
        <w:rPr>
          <w:rFonts w:hint="eastAsia"/>
        </w:rPr>
        <w:t>4</w:t>
      </w:r>
      <w:r>
        <w:rPr>
          <w:rFonts w:hint="eastAsia"/>
        </w:rPr>
        <w:t>．日光灯用久了，两头会发黑，这是日光灯的灯丝（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7041FC" w:rsidRDefault="002F4524" w:rsidP="00A54823">
      <w:pPr>
        <w:ind w:firstLine="420"/>
      </w:pPr>
      <w:r>
        <w:rPr>
          <w:rFonts w:hint="eastAsia"/>
        </w:rPr>
        <w:t>A</w:t>
      </w:r>
      <w:r>
        <w:rPr>
          <w:rFonts w:hint="eastAsia"/>
        </w:rPr>
        <w:t>．钨丝先凝华后升华形成的</w:t>
      </w:r>
      <w:r>
        <w:rPr>
          <w:rFonts w:hint="eastAsia"/>
        </w:rPr>
        <w:t xml:space="preserve">  </w:t>
      </w:r>
    </w:p>
    <w:p w:rsidR="007041FC" w:rsidRDefault="002F4524" w:rsidP="00A54823">
      <w:pPr>
        <w:ind w:firstLine="420"/>
      </w:pPr>
      <w:r>
        <w:rPr>
          <w:rFonts w:hint="eastAsia"/>
        </w:rPr>
        <w:t>B</w:t>
      </w:r>
      <w:r>
        <w:rPr>
          <w:rFonts w:hint="eastAsia"/>
        </w:rPr>
        <w:t>．钨丝凝固形成的</w:t>
      </w:r>
    </w:p>
    <w:p w:rsidR="007041FC" w:rsidRDefault="002F4524" w:rsidP="00A54823">
      <w:pPr>
        <w:ind w:firstLine="420"/>
      </w:pPr>
      <w:r>
        <w:rPr>
          <w:rFonts w:hint="eastAsia"/>
        </w:rPr>
        <w:t>C</w:t>
      </w:r>
      <w:r>
        <w:rPr>
          <w:rFonts w:hint="eastAsia"/>
        </w:rPr>
        <w:t>．钨丝先升华后凝华形成的</w:t>
      </w:r>
      <w:r>
        <w:rPr>
          <w:rFonts w:hint="eastAsia"/>
        </w:rPr>
        <w:t xml:space="preserve">  </w:t>
      </w:r>
    </w:p>
    <w:p w:rsidR="007041FC" w:rsidRDefault="002F4524" w:rsidP="00A54823">
      <w:pPr>
        <w:ind w:firstLine="420"/>
      </w:pPr>
      <w:r>
        <w:rPr>
          <w:rFonts w:hint="eastAsia"/>
        </w:rPr>
        <w:t>D</w:t>
      </w:r>
      <w:r>
        <w:rPr>
          <w:rFonts w:hint="eastAsia"/>
        </w:rPr>
        <w:t>．钨丝先升华后凝固形成的</w:t>
      </w:r>
    </w:p>
    <w:p w:rsidR="007041FC" w:rsidRDefault="002F4524" w:rsidP="00A54823">
      <w:pPr>
        <w:ind w:firstLine="420"/>
      </w:pPr>
      <w:r>
        <w:rPr>
          <w:rFonts w:hint="eastAsia"/>
        </w:rPr>
        <w:t>5</w:t>
      </w:r>
      <w:r>
        <w:rPr>
          <w:rFonts w:hint="eastAsia"/>
        </w:rPr>
        <w:t>．冬天早晨看到的霜，是空气中的水蒸气（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7041FC" w:rsidRDefault="002F4524" w:rsidP="00A54823">
      <w:pPr>
        <w:ind w:firstLine="420"/>
      </w:pPr>
      <w:r>
        <w:rPr>
          <w:rFonts w:hint="eastAsia"/>
        </w:rPr>
        <w:t>A</w:t>
      </w:r>
      <w:r>
        <w:rPr>
          <w:rFonts w:hint="eastAsia"/>
        </w:rPr>
        <w:t>．凝固而成的</w:t>
      </w:r>
      <w:r>
        <w:rPr>
          <w:rFonts w:hint="eastAsia"/>
        </w:rPr>
        <w:t xml:space="preserve">  </w:t>
      </w:r>
    </w:p>
    <w:p w:rsidR="007041FC" w:rsidRDefault="002F4524" w:rsidP="00A54823">
      <w:pPr>
        <w:ind w:firstLine="420"/>
      </w:pPr>
      <w:r>
        <w:rPr>
          <w:rFonts w:hint="eastAsia"/>
        </w:rPr>
        <w:t>B</w:t>
      </w:r>
      <w:r>
        <w:rPr>
          <w:rFonts w:hint="eastAsia"/>
        </w:rPr>
        <w:t>．直接凝华而成的</w:t>
      </w:r>
    </w:p>
    <w:p w:rsidR="007041FC" w:rsidRDefault="002F4524" w:rsidP="00A54823">
      <w:pPr>
        <w:ind w:firstLine="420"/>
      </w:pPr>
      <w:r>
        <w:rPr>
          <w:rFonts w:hint="eastAsia"/>
        </w:rPr>
        <w:t>C</w:t>
      </w:r>
      <w:r>
        <w:rPr>
          <w:rFonts w:hint="eastAsia"/>
        </w:rPr>
        <w:t>．液化而成的</w:t>
      </w:r>
      <w:r>
        <w:rPr>
          <w:rFonts w:hint="eastAsia"/>
        </w:rPr>
        <w:t xml:space="preserve"> </w:t>
      </w:r>
    </w:p>
    <w:p w:rsidR="007041FC" w:rsidRDefault="002F4524" w:rsidP="00A54823">
      <w:pPr>
        <w:ind w:firstLine="420"/>
      </w:pPr>
      <w:r>
        <w:rPr>
          <w:rFonts w:hint="eastAsia"/>
        </w:rPr>
        <w:t>D</w:t>
      </w:r>
      <w:r>
        <w:rPr>
          <w:rFonts w:hint="eastAsia"/>
        </w:rPr>
        <w:t>．先液化后凝固而成的</w:t>
      </w:r>
    </w:p>
    <w:p w:rsidR="007041FC" w:rsidRDefault="00A54823">
      <w:pPr>
        <w:tabs>
          <w:tab w:val="left" w:pos="1506"/>
        </w:tabs>
        <w:ind w:firstLine="422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五、</w:t>
      </w:r>
      <w:r w:rsidR="002F4524">
        <w:rPr>
          <w:rFonts w:ascii="宋体" w:hAnsi="宋体" w:cs="宋体" w:hint="eastAsia"/>
          <w:b/>
          <w:szCs w:val="21"/>
        </w:rPr>
        <w:t>板书设计</w:t>
      </w:r>
    </w:p>
    <w:p w:rsidR="007041FC" w:rsidRPr="008070D7" w:rsidRDefault="008070D7">
      <w:pPr>
        <w:ind w:firstLine="422"/>
        <w:jc w:val="center"/>
        <w:rPr>
          <w:rFonts w:ascii="宋体" w:hAnsi="宋体" w:cs="宋体"/>
          <w:b/>
          <w:szCs w:val="21"/>
        </w:rPr>
      </w:pPr>
      <w:r w:rsidRPr="008070D7">
        <w:rPr>
          <w:rFonts w:ascii="宋体" w:hAnsi="宋体" w:cs="宋体" w:hint="eastAsia"/>
          <w:b/>
          <w:szCs w:val="21"/>
        </w:rPr>
        <w:t xml:space="preserve">第4节 </w:t>
      </w:r>
      <w:r w:rsidR="002F4524" w:rsidRPr="008070D7">
        <w:rPr>
          <w:rFonts w:ascii="宋体" w:hAnsi="宋体" w:cs="宋体" w:hint="eastAsia"/>
          <w:b/>
          <w:szCs w:val="21"/>
        </w:rPr>
        <w:t>升华和凝华</w:t>
      </w:r>
    </w:p>
    <w:p w:rsidR="000D1C41" w:rsidRPr="000D1C41" w:rsidRDefault="00873063" w:rsidP="000D1C41">
      <w:pPr>
        <w:pStyle w:val="ab"/>
        <w:numPr>
          <w:ilvl w:val="0"/>
          <w:numId w:val="5"/>
        </w:numPr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CA6A868" wp14:editId="40975DEC">
                <wp:simplePos x="0" y="0"/>
                <wp:positionH relativeFrom="column">
                  <wp:posOffset>1056992</wp:posOffset>
                </wp:positionH>
                <wp:positionV relativeFrom="paragraph">
                  <wp:posOffset>69485</wp:posOffset>
                </wp:positionV>
                <wp:extent cx="339505" cy="0"/>
                <wp:effectExtent l="0" t="76200" r="22860" b="9525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50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7A145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" o:spid="_x0000_s1026" type="#_x0000_t32" style="position:absolute;left:0;text-align:left;margin-left:83.25pt;margin-top:5.45pt;width:26.75pt;height:0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" strokecolor="#5b9bd5 [3204]" strokeweight=".5pt">
                <v:stroke endarrow="block" joinstyle="miter"/>
              </v:shape>
            </w:pict>
          </mc:Fallback>
        </mc:AlternateContent>
      </w:r>
      <w:r w:rsidR="000D1C41" w:rsidRPr="000D1C41">
        <w:rPr>
          <w:rFonts w:ascii="宋体" w:hAnsi="宋体" w:cs="宋体" w:hint="eastAsia"/>
          <w:szCs w:val="21"/>
        </w:rPr>
        <w:t>升华：</w:t>
      </w:r>
      <w:r>
        <w:rPr>
          <w:rFonts w:ascii="宋体" w:hAnsi="宋体" w:cs="宋体" w:hint="eastAsia"/>
          <w:szCs w:val="21"/>
        </w:rPr>
        <w:t>固      气</w:t>
      </w:r>
      <w:r w:rsidR="001B228C">
        <w:rPr>
          <w:rFonts w:ascii="宋体" w:hAnsi="宋体" w:cs="宋体" w:hint="eastAsia"/>
          <w:szCs w:val="21"/>
        </w:rPr>
        <w:t xml:space="preserve">   吸热</w:t>
      </w:r>
    </w:p>
    <w:p w:rsidR="007041FC" w:rsidRDefault="00B222E7" w:rsidP="000D1C41">
      <w:pPr>
        <w:pStyle w:val="ab"/>
        <w:numPr>
          <w:ilvl w:val="0"/>
          <w:numId w:val="5"/>
        </w:numPr>
        <w:ind w:firstLineChars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F645429" wp14:editId="16FD6105">
                <wp:simplePos x="0" y="0"/>
                <wp:positionH relativeFrom="column">
                  <wp:posOffset>1056640</wp:posOffset>
                </wp:positionH>
                <wp:positionV relativeFrom="paragraph">
                  <wp:posOffset>81494</wp:posOffset>
                </wp:positionV>
                <wp:extent cx="339505" cy="0"/>
                <wp:effectExtent l="0" t="76200" r="22860" b="9525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50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45EC0E" id="直接箭头连接符 6" o:spid="_x0000_s1026" type="#_x0000_t32" style="position:absolute;left:0;text-align:left;margin-left:83.2pt;margin-top:6.4pt;width:26.75pt;height:0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" strokecolor="#5b9bd5 [3204]" strokeweight=".5pt">
                <v:stroke endarrow="block" joinstyle="miter"/>
              </v:shape>
            </w:pict>
          </mc:Fallback>
        </mc:AlternateContent>
      </w:r>
      <w:r w:rsidR="000D1C41">
        <w:rPr>
          <w:rFonts w:ascii="宋体" w:hAnsi="宋体" w:cs="宋体" w:hint="eastAsia"/>
          <w:szCs w:val="21"/>
        </w:rPr>
        <w:t>凝华：</w:t>
      </w:r>
      <w:r>
        <w:rPr>
          <w:rFonts w:ascii="宋体" w:hAnsi="宋体" w:cs="宋体" w:hint="eastAsia"/>
          <w:szCs w:val="21"/>
        </w:rPr>
        <w:t>气      固</w:t>
      </w:r>
      <w:r w:rsidR="001B228C">
        <w:rPr>
          <w:rFonts w:ascii="宋体" w:hAnsi="宋体" w:cs="宋体" w:hint="eastAsia"/>
          <w:szCs w:val="21"/>
        </w:rPr>
        <w:t xml:space="preserve">   放热</w:t>
      </w:r>
    </w:p>
    <w:p w:rsidR="00EB4806" w:rsidRPr="000D1C41" w:rsidRDefault="00EB4806" w:rsidP="00EB4806">
      <w:pPr>
        <w:pStyle w:val="ab"/>
        <w:ind w:left="780" w:firstLineChars="0" w:firstLine="0"/>
        <w:rPr>
          <w:rFonts w:ascii="宋体" w:hAnsi="宋体" w:cs="宋体"/>
          <w:szCs w:val="21"/>
        </w:rPr>
      </w:pPr>
      <w:r w:rsidRPr="00A54823">
        <w:rPr>
          <w:rFonts w:hint="eastAsia"/>
          <w:b/>
          <w:noProof/>
        </w:rPr>
        <w:drawing>
          <wp:inline distT="0" distB="0" distL="0" distR="0" wp14:anchorId="45602C72" wp14:editId="1595E6D6">
            <wp:extent cx="1941968" cy="1231271"/>
            <wp:effectExtent l="0" t="0" r="0" b="6985"/>
            <wp:docPr id="22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684" t="-4753" r="-2071" b="-2107"/>
                    <a:stretch>
                      <a:fillRect/>
                    </a:stretch>
                  </pic:blipFill>
                  <pic:spPr>
                    <a:xfrm>
                      <a:off x="0" y="0"/>
                      <a:ext cx="1975753" cy="125269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EB4806" w:rsidRPr="000D1C41" w:rsidSect="002F59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97D1B" w:rsidRDefault="00A97D1B">
      <w:pPr>
        <w:ind w:firstLine="420"/>
      </w:pPr>
      <w:r>
        <w:separator/>
      </w:r>
    </w:p>
  </w:endnote>
  <w:endnote w:type="continuationSeparator" w:id="0">
    <w:p w:rsidR="00A97D1B" w:rsidRDefault="00A97D1B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F715B" w:rsidRDefault="00DF715B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61563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2F5942" w:rsidRDefault="002F5942">
            <w:pPr>
              <w:pStyle w:val="a4"/>
              <w:ind w:firstLine="360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E12AE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E12AE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:rsidR="007041FC" w:rsidRDefault="007041FC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F715B" w:rsidRDefault="00DF715B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97D1B" w:rsidRDefault="00A97D1B">
      <w:pPr>
        <w:ind w:firstLine="420"/>
      </w:pPr>
      <w:r>
        <w:separator/>
      </w:r>
    </w:p>
  </w:footnote>
  <w:footnote w:type="continuationSeparator" w:id="0">
    <w:p w:rsidR="00A97D1B" w:rsidRDefault="00A97D1B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F715B" w:rsidRDefault="00DF715B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41FC" w:rsidRDefault="00DF715B" w:rsidP="002F5942">
    <w:pPr>
      <w:pStyle w:val="a6"/>
      <w:pBdr>
        <w:bottom w:val="single" w:sz="4" w:space="1" w:color="auto"/>
      </w:pBdr>
      <w:ind w:leftChars="50" w:left="105" w:rightChars="50" w:right="105" w:firstLine="360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8235"/>
          <wp:effectExtent l="0" t="0" r="254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lum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74682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F715B" w:rsidRDefault="00DF715B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D40F831"/>
    <w:multiLevelType w:val="singleLevel"/>
    <w:tmpl w:val="CD40F83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052092"/>
    <w:multiLevelType w:val="hybridMultilevel"/>
    <w:tmpl w:val="C70EF46A"/>
    <w:lvl w:ilvl="0" w:tplc="D38421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53B0AA66"/>
    <w:multiLevelType w:val="singleLevel"/>
    <w:tmpl w:val="53B0AA66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73EC9003"/>
    <w:multiLevelType w:val="singleLevel"/>
    <w:tmpl w:val="73EC9003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453357839">
    <w:abstractNumId w:val="1"/>
  </w:num>
  <w:num w:numId="2" w16cid:durableId="1158307200">
    <w:abstractNumId w:val="0"/>
  </w:num>
  <w:num w:numId="3" w16cid:durableId="1750616268">
    <w:abstractNumId w:val="4"/>
  </w:num>
  <w:num w:numId="4" w16cid:durableId="993336362">
    <w:abstractNumId w:val="3"/>
  </w:num>
  <w:num w:numId="5" w16cid:durableId="1931504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B1F6D4A"/>
    <w:rsid w:val="00033E85"/>
    <w:rsid w:val="00043217"/>
    <w:rsid w:val="000673BF"/>
    <w:rsid w:val="00087F3C"/>
    <w:rsid w:val="000D1C41"/>
    <w:rsid w:val="001B228C"/>
    <w:rsid w:val="002F4524"/>
    <w:rsid w:val="002F5942"/>
    <w:rsid w:val="00322BD9"/>
    <w:rsid w:val="00325FEC"/>
    <w:rsid w:val="007041FC"/>
    <w:rsid w:val="00792207"/>
    <w:rsid w:val="007969E9"/>
    <w:rsid w:val="008070D7"/>
    <w:rsid w:val="00873063"/>
    <w:rsid w:val="00981FB8"/>
    <w:rsid w:val="00984D88"/>
    <w:rsid w:val="00A238AB"/>
    <w:rsid w:val="00A54823"/>
    <w:rsid w:val="00A97D1B"/>
    <w:rsid w:val="00B04DA7"/>
    <w:rsid w:val="00B222E7"/>
    <w:rsid w:val="00CB7172"/>
    <w:rsid w:val="00DF715B"/>
    <w:rsid w:val="00E12AEE"/>
    <w:rsid w:val="00E552B2"/>
    <w:rsid w:val="00E8435B"/>
    <w:rsid w:val="00EB4806"/>
    <w:rsid w:val="00F5193F"/>
    <w:rsid w:val="02542919"/>
    <w:rsid w:val="2B1F6D4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E0D04837-0A11-404A-8D55-6B4AC9EA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iPriority="35" w:unhideWhenUsed="1" w:qFormat="1"/>
    <w:lsdException w:name="Title" w:uiPriority="10" w:qFormat="1"/>
    <w:lsdException w:name="Default Paragraph Font" w:semiHidden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04DA7"/>
    <w:pPr>
      <w:widowControl w:val="0"/>
      <w:adjustRightInd w:val="0"/>
      <w:snapToGrid w:val="0"/>
      <w:spacing w:line="360" w:lineRule="auto"/>
      <w:ind w:firstLineChars="200" w:firstLine="200"/>
    </w:pPr>
    <w:rPr>
      <w:rFonts w:ascii="Times New Roman" w:hAnsi="Times New Roman" w:cstheme="minorBidi"/>
      <w:kern w:val="2"/>
      <w:sz w:val="21"/>
      <w:szCs w:val="24"/>
    </w:rPr>
  </w:style>
  <w:style w:type="paragraph" w:styleId="1">
    <w:name w:val="heading 1"/>
    <w:aliases w:val="一级"/>
    <w:basedOn w:val="a"/>
    <w:next w:val="a"/>
    <w:link w:val="10"/>
    <w:uiPriority w:val="9"/>
    <w:qFormat/>
    <w:rsid w:val="00B04DA7"/>
    <w:pPr>
      <w:keepNext/>
      <w:keepLines/>
      <w:spacing w:before="100" w:beforeAutospacing="1" w:after="100" w:afterAutospacing="1" w:line="240" w:lineRule="auto"/>
      <w:outlineLvl w:val="0"/>
    </w:pPr>
    <w:rPr>
      <w:rFonts w:cs="Times New Roman"/>
      <w:b/>
      <w:bCs/>
      <w:kern w:val="44"/>
      <w:sz w:val="24"/>
      <w:szCs w:val="44"/>
    </w:rPr>
  </w:style>
  <w:style w:type="paragraph" w:styleId="2">
    <w:name w:val="heading 2"/>
    <w:aliases w:val="二级"/>
    <w:basedOn w:val="a"/>
    <w:next w:val="a"/>
    <w:link w:val="20"/>
    <w:uiPriority w:val="9"/>
    <w:semiHidden/>
    <w:unhideWhenUsed/>
    <w:qFormat/>
    <w:rsid w:val="00B04DA7"/>
    <w:pPr>
      <w:keepNext/>
      <w:keepLines/>
      <w:spacing w:before="260" w:after="260" w:line="416" w:lineRule="auto"/>
      <w:outlineLvl w:val="1"/>
    </w:pPr>
    <w:rPr>
      <w:rFonts w:eastAsiaTheme="majorEastAsia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1050" w:hangingChars="500" w:hanging="1050"/>
    </w:p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</w:pPr>
    <w:rPr>
      <w:sz w:val="18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</w:pPr>
    <w:rPr>
      <w:sz w:val="18"/>
    </w:rPr>
  </w:style>
  <w:style w:type="paragraph" w:customStyle="1" w:styleId="11">
    <w:name w:val="列出段落1"/>
    <w:basedOn w:val="a"/>
    <w:uiPriority w:val="34"/>
    <w:pPr>
      <w:ind w:firstLine="420"/>
    </w:pPr>
  </w:style>
  <w:style w:type="character" w:customStyle="1" w:styleId="a5">
    <w:name w:val="页脚 字符"/>
    <w:basedOn w:val="a0"/>
    <w:link w:val="a4"/>
    <w:uiPriority w:val="99"/>
    <w:rsid w:val="002F5942"/>
    <w:rPr>
      <w:rFonts w:asciiTheme="minorHAnsi" w:eastAsiaTheme="minorEastAsia" w:hAnsiTheme="minorHAnsi" w:cstheme="minorBidi"/>
      <w:kern w:val="2"/>
      <w:sz w:val="18"/>
      <w:szCs w:val="24"/>
    </w:rPr>
  </w:style>
  <w:style w:type="character" w:customStyle="1" w:styleId="10">
    <w:name w:val="标题 1 字符"/>
    <w:aliases w:val="一级 字符"/>
    <w:basedOn w:val="a0"/>
    <w:link w:val="1"/>
    <w:uiPriority w:val="9"/>
    <w:rsid w:val="00B04DA7"/>
    <w:rPr>
      <w:rFonts w:ascii="Times New Roman" w:hAnsi="Times New Roman"/>
      <w:b/>
      <w:bCs/>
      <w:kern w:val="44"/>
      <w:sz w:val="24"/>
      <w:szCs w:val="44"/>
    </w:rPr>
  </w:style>
  <w:style w:type="character" w:customStyle="1" w:styleId="20">
    <w:name w:val="标题 2 字符"/>
    <w:aliases w:val="二级 字符"/>
    <w:basedOn w:val="a0"/>
    <w:link w:val="2"/>
    <w:uiPriority w:val="9"/>
    <w:semiHidden/>
    <w:rsid w:val="00B04DA7"/>
    <w:rPr>
      <w:rFonts w:ascii="Times New Roman" w:eastAsiaTheme="majorEastAsia" w:hAnsi="Times New Roman" w:cstheme="majorBidi"/>
      <w:b/>
      <w:bCs/>
      <w:kern w:val="2"/>
      <w:sz w:val="32"/>
      <w:szCs w:val="32"/>
    </w:rPr>
  </w:style>
  <w:style w:type="paragraph" w:styleId="a7">
    <w:name w:val="Title"/>
    <w:aliases w:val="大标题（节名）"/>
    <w:basedOn w:val="a"/>
    <w:next w:val="a"/>
    <w:link w:val="a8"/>
    <w:uiPriority w:val="10"/>
    <w:qFormat/>
    <w:rsid w:val="00B04DA7"/>
    <w:pPr>
      <w:spacing w:before="240" w:after="60"/>
      <w:jc w:val="center"/>
      <w:outlineLvl w:val="0"/>
    </w:pPr>
    <w:rPr>
      <w:rFonts w:cstheme="majorBidi"/>
      <w:b/>
      <w:bCs/>
      <w:sz w:val="36"/>
      <w:szCs w:val="32"/>
    </w:rPr>
  </w:style>
  <w:style w:type="character" w:customStyle="1" w:styleId="a8">
    <w:name w:val="标题 字符"/>
    <w:aliases w:val="大标题（节名） 字符"/>
    <w:basedOn w:val="a0"/>
    <w:link w:val="a7"/>
    <w:uiPriority w:val="10"/>
    <w:rsid w:val="00B04DA7"/>
    <w:rPr>
      <w:rFonts w:ascii="Times New Roman" w:hAnsi="Times New Roman" w:cstheme="majorBidi"/>
      <w:b/>
      <w:bCs/>
      <w:kern w:val="2"/>
      <w:sz w:val="36"/>
      <w:szCs w:val="32"/>
    </w:rPr>
  </w:style>
  <w:style w:type="paragraph" w:styleId="a9">
    <w:name w:val="Subtitle"/>
    <w:aliases w:val="课时"/>
    <w:basedOn w:val="a"/>
    <w:next w:val="a"/>
    <w:link w:val="aa"/>
    <w:uiPriority w:val="11"/>
    <w:qFormat/>
    <w:rsid w:val="00B04DA7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aa">
    <w:name w:val="副标题 字符"/>
    <w:aliases w:val="课时 字符"/>
    <w:basedOn w:val="a0"/>
    <w:link w:val="a9"/>
    <w:uiPriority w:val="11"/>
    <w:rsid w:val="00B04DA7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b">
    <w:name w:val="List Paragraph"/>
    <w:basedOn w:val="a"/>
    <w:uiPriority w:val="34"/>
    <w:qFormat/>
    <w:rsid w:val="00B04DA7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64</TotalTime>
  <Pages>1</Pages>
  <Words>389</Words>
  <Characters>2222</Characters>
  <Application>Microsoft Office Word</Application>
  <DocSecurity>0</DocSecurity>
  <Lines>18</Lines>
  <Paragraphs>5</Paragraphs>
  <ScaleCrop>false</ScaleCrop>
  <Company>Microsoft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WPS_376154471</dc:creator>
  <cp:lastModifiedBy>ZS</cp:lastModifiedBy>
  <cp:revision>26</cp:revision>
  <dcterms:created xsi:type="dcterms:W3CDTF">2018-07-26T00:39:00Z</dcterms:created>
  <dcterms:modified xsi:type="dcterms:W3CDTF">2022-10-18T11:30:00Z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